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6E6" w:rsidRDefault="003566E6" w:rsidP="003566E6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</w:rPr>
        <w:t>John BOTELER</w:t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3566E6" w:rsidRDefault="003566E6" w:rsidP="003566E6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>Gentleman.</w:t>
      </w:r>
    </w:p>
    <w:p w:rsidR="003566E6" w:rsidRDefault="003566E6" w:rsidP="003566E6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3566E6" w:rsidRDefault="003566E6" w:rsidP="003566E6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3566E6" w:rsidRDefault="003566E6" w:rsidP="003566E6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 xml:space="preserve">He made a plaint of common recovery against Hugh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Naylynghurst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(q.v.)</w:t>
      </w:r>
    </w:p>
    <w:p w:rsidR="003566E6" w:rsidRDefault="003566E6" w:rsidP="003566E6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and his wife, Joyce(q.v.).</w:t>
      </w:r>
    </w:p>
    <w:p w:rsidR="003566E6" w:rsidRDefault="003566E6" w:rsidP="003566E6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3566E6" w:rsidRDefault="003566E6" w:rsidP="003566E6">
      <w:pPr>
        <w:rPr>
          <w:rFonts w:ascii="Times New Roman" w:hAnsi="Times New Roman" w:cs="Times New Roman"/>
        </w:rPr>
      </w:pPr>
    </w:p>
    <w:p w:rsidR="003566E6" w:rsidRDefault="003566E6" w:rsidP="003566E6">
      <w:pPr>
        <w:rPr>
          <w:rFonts w:ascii="Times New Roman" w:hAnsi="Times New Roman" w:cs="Times New Roman"/>
        </w:rPr>
      </w:pPr>
    </w:p>
    <w:p w:rsidR="003566E6" w:rsidRDefault="003566E6" w:rsidP="003566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2017</w:t>
      </w:r>
    </w:p>
    <w:p w:rsidR="006B2F86" w:rsidRPr="00E71FC3" w:rsidRDefault="003566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6E6" w:rsidRDefault="003566E6" w:rsidP="00E71FC3">
      <w:r>
        <w:separator/>
      </w:r>
    </w:p>
  </w:endnote>
  <w:endnote w:type="continuationSeparator" w:id="0">
    <w:p w:rsidR="003566E6" w:rsidRDefault="003566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6E6" w:rsidRDefault="003566E6" w:rsidP="00E71FC3">
      <w:r>
        <w:separator/>
      </w:r>
    </w:p>
  </w:footnote>
  <w:footnote w:type="continuationSeparator" w:id="0">
    <w:p w:rsidR="003566E6" w:rsidRDefault="003566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6E6"/>
    <w:rsid w:val="001A7C09"/>
    <w:rsid w:val="003566E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CF7C34-3339-4EC1-AD62-8EE655BD5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566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66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2017-03-18T21:03:00Z</dcterms:created>
  <dcterms:modified xsi:type="dcterms:W3CDTF">2017-03-18T21:10:00Z</dcterms:modified>
</cp:coreProperties>
</file>